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:rsidTr="00AA5430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AA5430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AA5430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AA5430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  <w:p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3F279E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  <w:p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3137E0" w:rsidRDefault="003137E0"/>
    <w:p w:rsidR="00E47751" w:rsidRDefault="00E47751" w:rsidP="00436265">
      <w:pPr>
        <w:rPr>
          <w:sz w:val="18"/>
          <w:szCs w:val="18"/>
        </w:r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5029F3" w:rsidRPr="003F279E" w:rsidTr="00154EAF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5029F3" w:rsidRDefault="005029F3" w:rsidP="00436265">
      <w:pPr>
        <w:rPr>
          <w:sz w:val="18"/>
          <w:szCs w:val="18"/>
        </w:r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5029F3" w:rsidRPr="003F279E" w:rsidTr="00154EAF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5029F3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EAF" w:rsidRDefault="00154EAF">
      <w:r>
        <w:separator/>
      </w:r>
    </w:p>
  </w:endnote>
  <w:endnote w:type="continuationSeparator" w:id="0">
    <w:p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:rsidTr="00154EAF">
      <w:trPr>
        <w:trHeight w:val="340"/>
      </w:trPr>
      <w:tc>
        <w:tcPr>
          <w:tcW w:w="2197" w:type="dxa"/>
        </w:tcPr>
        <w:p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:rsidTr="0099695C">
      <w:trPr>
        <w:trHeight w:val="340"/>
      </w:trPr>
      <w:tc>
        <w:tcPr>
          <w:tcW w:w="2197" w:type="dxa"/>
        </w:tcPr>
        <w:p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:rsidR="00493F3B" w:rsidRDefault="00493F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EAF" w:rsidRDefault="00154EAF">
      <w:r>
        <w:separator/>
      </w:r>
    </w:p>
  </w:footnote>
  <w:footnote w:type="continuationSeparator" w:id="0">
    <w:p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>
      <w:rPr>
        <w:b/>
        <w:sz w:val="24"/>
      </w:rPr>
      <w:t>__________________________________________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</w:t>
          </w:r>
          <w:r>
            <w:rPr>
              <w:rFonts w:cs="Arial"/>
              <w:b/>
              <w:bCs/>
              <w:sz w:val="18"/>
              <w:szCs w:val="18"/>
            </w:rPr>
            <w:t>s</w:t>
          </w:r>
          <w:r>
            <w:rPr>
              <w:rFonts w:cs="Arial"/>
              <w:b/>
              <w:bCs/>
              <w:sz w:val="18"/>
              <w:szCs w:val="18"/>
            </w:rPr>
            <w:t>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</w:t>
          </w:r>
          <w:r>
            <w:rPr>
              <w:rFonts w:cs="Arial"/>
              <w:b/>
              <w:bCs/>
              <w:sz w:val="18"/>
              <w:szCs w:val="18"/>
            </w:rPr>
            <w:t>i</w:t>
          </w:r>
          <w:r>
            <w:rPr>
              <w:rFonts w:cs="Arial"/>
              <w:b/>
              <w:bCs/>
              <w:sz w:val="18"/>
              <w:szCs w:val="18"/>
            </w:rPr>
            <w:t>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</w:t>
          </w:r>
          <w:r>
            <w:rPr>
              <w:rFonts w:cs="Arial"/>
              <w:sz w:val="12"/>
              <w:szCs w:val="12"/>
            </w:rPr>
            <w:t>o</w:t>
          </w:r>
          <w:r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</w:t>
    </w:r>
    <w:r w:rsidR="00AA5430">
      <w:rPr>
        <w:b/>
        <w:sz w:val="24"/>
      </w:rPr>
      <w:t>__________________________________________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</w:t>
          </w:r>
          <w:r>
            <w:rPr>
              <w:rFonts w:cs="Arial"/>
              <w:b/>
              <w:bCs/>
              <w:sz w:val="18"/>
              <w:szCs w:val="18"/>
            </w:rPr>
            <w:t>s</w:t>
          </w:r>
          <w:r>
            <w:rPr>
              <w:rFonts w:cs="Arial"/>
              <w:b/>
              <w:bCs/>
              <w:sz w:val="18"/>
              <w:szCs w:val="18"/>
            </w:rPr>
            <w:t>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</w:t>
          </w:r>
          <w:r>
            <w:rPr>
              <w:rFonts w:cs="Arial"/>
              <w:b/>
              <w:bCs/>
              <w:sz w:val="18"/>
              <w:szCs w:val="18"/>
            </w:rPr>
            <w:t>i</w:t>
          </w:r>
          <w:r>
            <w:rPr>
              <w:rFonts w:cs="Arial"/>
              <w:b/>
              <w:bCs/>
              <w:sz w:val="18"/>
              <w:szCs w:val="18"/>
            </w:rPr>
            <w:t>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53"/>
    <w:rsid w:val="0000431A"/>
    <w:rsid w:val="00012C6D"/>
    <w:rsid w:val="0003171B"/>
    <w:rsid w:val="00042E71"/>
    <w:rsid w:val="00116753"/>
    <w:rsid w:val="00124CB4"/>
    <w:rsid w:val="00137560"/>
    <w:rsid w:val="00154EAF"/>
    <w:rsid w:val="001A1FDE"/>
    <w:rsid w:val="001D7461"/>
    <w:rsid w:val="0020151F"/>
    <w:rsid w:val="00242E55"/>
    <w:rsid w:val="002831DF"/>
    <w:rsid w:val="002C0C55"/>
    <w:rsid w:val="003137E0"/>
    <w:rsid w:val="00371C54"/>
    <w:rsid w:val="003777BB"/>
    <w:rsid w:val="003B1193"/>
    <w:rsid w:val="003B434C"/>
    <w:rsid w:val="003F2179"/>
    <w:rsid w:val="003F279E"/>
    <w:rsid w:val="003F48E9"/>
    <w:rsid w:val="004018A8"/>
    <w:rsid w:val="00436265"/>
    <w:rsid w:val="00472F94"/>
    <w:rsid w:val="00486322"/>
    <w:rsid w:val="00493F3B"/>
    <w:rsid w:val="00494846"/>
    <w:rsid w:val="004A2052"/>
    <w:rsid w:val="004B1754"/>
    <w:rsid w:val="005029F3"/>
    <w:rsid w:val="00514AC1"/>
    <w:rsid w:val="005363E4"/>
    <w:rsid w:val="005567CB"/>
    <w:rsid w:val="005A79AA"/>
    <w:rsid w:val="005F4D12"/>
    <w:rsid w:val="00607974"/>
    <w:rsid w:val="00657A46"/>
    <w:rsid w:val="00680A92"/>
    <w:rsid w:val="006D15D2"/>
    <w:rsid w:val="006E106A"/>
    <w:rsid w:val="006F0340"/>
    <w:rsid w:val="00746090"/>
    <w:rsid w:val="00757DA0"/>
    <w:rsid w:val="00765E13"/>
    <w:rsid w:val="007B0BAC"/>
    <w:rsid w:val="007B574C"/>
    <w:rsid w:val="007E4750"/>
    <w:rsid w:val="00807DC4"/>
    <w:rsid w:val="008213F7"/>
    <w:rsid w:val="00863420"/>
    <w:rsid w:val="008A61EF"/>
    <w:rsid w:val="008B14C1"/>
    <w:rsid w:val="008D59D9"/>
    <w:rsid w:val="008E41DF"/>
    <w:rsid w:val="008F022A"/>
    <w:rsid w:val="009065D4"/>
    <w:rsid w:val="00940942"/>
    <w:rsid w:val="0095730D"/>
    <w:rsid w:val="0098678F"/>
    <w:rsid w:val="0099695C"/>
    <w:rsid w:val="009A7E78"/>
    <w:rsid w:val="009C2CEC"/>
    <w:rsid w:val="00A10D23"/>
    <w:rsid w:val="00A671F8"/>
    <w:rsid w:val="00A82EBE"/>
    <w:rsid w:val="00A8714B"/>
    <w:rsid w:val="00A95EE8"/>
    <w:rsid w:val="00AA5430"/>
    <w:rsid w:val="00B05FA4"/>
    <w:rsid w:val="00B1255B"/>
    <w:rsid w:val="00B227C8"/>
    <w:rsid w:val="00BA1C9D"/>
    <w:rsid w:val="00BF6324"/>
    <w:rsid w:val="00C01A29"/>
    <w:rsid w:val="00C035BE"/>
    <w:rsid w:val="00C32CE2"/>
    <w:rsid w:val="00C75C8E"/>
    <w:rsid w:val="00C84119"/>
    <w:rsid w:val="00CF41AD"/>
    <w:rsid w:val="00CF7DDD"/>
    <w:rsid w:val="00D02EC1"/>
    <w:rsid w:val="00D1369A"/>
    <w:rsid w:val="00D34FDE"/>
    <w:rsid w:val="00D405DC"/>
    <w:rsid w:val="00D56F51"/>
    <w:rsid w:val="00D606B7"/>
    <w:rsid w:val="00D837B0"/>
    <w:rsid w:val="00E26309"/>
    <w:rsid w:val="00E47751"/>
    <w:rsid w:val="00E50C1C"/>
    <w:rsid w:val="00E51B53"/>
    <w:rsid w:val="00E54B43"/>
    <w:rsid w:val="00E634A3"/>
    <w:rsid w:val="00E8157E"/>
    <w:rsid w:val="00E94BA5"/>
    <w:rsid w:val="00EB72D1"/>
    <w:rsid w:val="00F72F48"/>
    <w:rsid w:val="00F7364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94B6B498-02F2-4149-885C-05C93F5F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</w:style>
  <w:style w:type="numbering" w:styleId="111111">
    <w:name w:val="Outline List 2"/>
    <w:basedOn w:val="KeineListe"/>
    <w:rsid w:val="00E50C1C"/>
    <w:pPr>
      <w:numPr>
        <w:numId w:val="4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B93AD3D7.dotm</Template>
  <TotalTime>0</TotalTime>
  <Pages>3</Pages>
  <Words>143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Schork, Andreas</cp:lastModifiedBy>
  <cp:revision>2</cp:revision>
  <dcterms:created xsi:type="dcterms:W3CDTF">2020-02-19T09:40:00Z</dcterms:created>
  <dcterms:modified xsi:type="dcterms:W3CDTF">2020-02-19T09:40:00Z</dcterms:modified>
</cp:coreProperties>
</file>